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EB4D14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контракту от ___ 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EB4D14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EB4D14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EB4D14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EB4D14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EB4D14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неорганическими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EB4D14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и грунты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EB4D14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Щебень и песок шлаковые.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EB4D14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ГОСТ Р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EB4D14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Р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EB4D14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EB4D14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Р</w:t>
              </w:r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EB4D14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ГОСТ Р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 </w:t>
            </w:r>
            <w:r w:rsidR="00C63072">
              <w:rPr>
                <w:rFonts w:ascii="Times New Roman" w:hAnsi="Times New Roman"/>
              </w:rPr>
              <w:t xml:space="preserve">.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EB4D14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EB4D14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EB4D14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EB4D14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EB4D14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автомобильные. Метод определения коэффициента сцепления колеса автомобиля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EB4D14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ГОСТ Р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EB4D14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EB4D14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и щебень перлитовые,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Гравий, щебень и песок  искусственные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EB4D14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ГОСТ Р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EB4D14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 ТС 014/2011</w:t>
              </w:r>
            </w:hyperlink>
            <w:r w:rsidRPr="001F4D56">
              <w:rPr>
                <w:rFonts w:ascii="Times New Roman" w:hAnsi="Times New Roman"/>
              </w:rPr>
              <w:t>. Технический регламент Таможенного союза. Безопасность автомобильных дорог")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EB4D14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EB4D14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EB4D14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>ГОСТ Р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песок шлаковые.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Р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EB4D14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EB4D14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AE" w:rsidRDefault="007173AE" w:rsidP="00E64165">
      <w:r>
        <w:separator/>
      </w:r>
    </w:p>
  </w:endnote>
  <w:endnote w:type="continuationSeparator" w:id="0">
    <w:p w:rsidR="007173AE" w:rsidRDefault="007173AE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AE" w:rsidRDefault="007173AE" w:rsidP="00E64165">
      <w:r>
        <w:separator/>
      </w:r>
    </w:p>
  </w:footnote>
  <w:footnote w:type="continuationSeparator" w:id="0">
    <w:p w:rsidR="007173AE" w:rsidRDefault="007173AE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0A4231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B4D14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97BF0-52AB-497C-B9B0-C2B9D0EC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344E8FBC</Template>
  <TotalTime>137</TotalTime>
  <Pages>11</Pages>
  <Words>3267</Words>
  <Characters>97572</Characters>
  <Application>Microsoft Office Word</Application>
  <DocSecurity>0</DocSecurity>
  <Lines>813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Баученков</cp:lastModifiedBy>
  <cp:revision>22</cp:revision>
  <cp:lastPrinted>2019-02-19T11:36:00Z</cp:lastPrinted>
  <dcterms:created xsi:type="dcterms:W3CDTF">2024-03-25T13:11:00Z</dcterms:created>
  <dcterms:modified xsi:type="dcterms:W3CDTF">2026-08-11T13:43:00Z</dcterms:modified>
</cp:coreProperties>
</file>